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1-606-4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e Störschleife - Los 5: Brücken Alte Waage und Theatersteg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en und Einbauen von Brücken aus Stahl-/Holzkonstruktio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